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2D6" w:rsidRPr="001B359E" w:rsidRDefault="00B35CFE" w:rsidP="001B359E">
      <w:r>
        <w:rPr>
          <w:noProof/>
        </w:rPr>
        <w:pict>
          <v:rect id="_x0000_s1162" style="position:absolute;margin-left:14pt;margin-top:-22pt;width:761pt;height:579pt;z-index:-251665920;mso-position-horizontal-relative:page" filled="f" strokeweight="2pt">
            <w10:wrap anchorx="page"/>
          </v:rect>
        </w:pict>
      </w:r>
      <w:r>
        <w:rPr>
          <w:noProof/>
        </w:rPr>
        <w:pict>
          <v:roundrect id="_x0000_s1161" style="position:absolute;margin-left:-8.95pt;margin-top:-9.9pt;width:734.95pt;height:53.35pt;z-index:251649536" arcsize="10923f">
            <v:textbox style="mso-next-textbox:#_x0000_s1161">
              <w:txbxContent>
                <w:p w:rsidR="00B35CFE" w:rsidRDefault="00B35CFE" w:rsidP="008D6E59">
                  <w:pPr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اليوم :                                                                                                   المادة : حاسب آلي                                                              الصف : الأول ثانوي مقررات                                                                              </w:t>
                  </w:r>
                </w:p>
                <w:p w:rsidR="00B35CFE" w:rsidRDefault="00B35CFE" w:rsidP="00C90677">
                  <w:pPr>
                    <w:jc w:val="right"/>
                  </w:pPr>
                  <w:r>
                    <w:rPr>
                      <w:rFonts w:hint="cs"/>
                      <w:rtl/>
                    </w:rPr>
                    <w:t xml:space="preserve">التاريخ :                                                                             الموضوع : الوحدة </w:t>
                  </w:r>
                  <w:r w:rsidR="00C90677">
                    <w:rPr>
                      <w:rFonts w:hint="cs"/>
                      <w:rtl/>
                    </w:rPr>
                    <w:t>الرابعة</w:t>
                  </w:r>
                  <w:r>
                    <w:rPr>
                      <w:rFonts w:hint="cs"/>
                      <w:rtl/>
                    </w:rPr>
                    <w:t xml:space="preserve">  (</w:t>
                  </w:r>
                  <w:r w:rsidR="00C90677">
                    <w:rPr>
                      <w:rFonts w:hint="cs"/>
                      <w:rtl/>
                    </w:rPr>
                    <w:t>العاب الحاسب</w:t>
                  </w:r>
                  <w:r>
                    <w:rPr>
                      <w:rFonts w:hint="cs"/>
                      <w:rtl/>
                    </w:rPr>
                    <w:t xml:space="preserve">)                            </w:t>
                  </w:r>
                  <w:r w:rsidR="008D6E59">
                    <w:rPr>
                      <w:rFonts w:hint="cs"/>
                      <w:rtl/>
                    </w:rPr>
                    <w:t xml:space="preserve">               نوع الدرس : نظري</w:t>
                  </w:r>
                </w:p>
                <w:p w:rsidR="00B35CFE" w:rsidRPr="008273A6" w:rsidRDefault="00B35CFE" w:rsidP="00B35CFE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6302D6" w:rsidRDefault="006302D6" w:rsidP="006C5130">
      <w:pPr>
        <w:rPr>
          <w:rFonts w:hint="cs"/>
          <w:rtl/>
        </w:rPr>
      </w:pPr>
    </w:p>
    <w:p w:rsidR="006C4517" w:rsidRDefault="006C4517" w:rsidP="006C5130">
      <w:pPr>
        <w:rPr>
          <w:rFonts w:hint="cs"/>
          <w:rtl/>
        </w:rPr>
      </w:pPr>
    </w:p>
    <w:p w:rsidR="006C4517" w:rsidRDefault="006C4517" w:rsidP="006C5130">
      <w:pPr>
        <w:rPr>
          <w:rFonts w:hint="cs"/>
          <w:rtl/>
        </w:rPr>
      </w:pPr>
    </w:p>
    <w:p w:rsidR="006C4517" w:rsidRDefault="00C90677" w:rsidP="006C4517">
      <w:pPr>
        <w:jc w:val="right"/>
        <w:rPr>
          <w:rFonts w:hint="cs"/>
          <w:rtl/>
        </w:rPr>
      </w:pPr>
      <w:r>
        <w:rPr>
          <w:noProof/>
        </w:rPr>
        <w:pict>
          <v:roundrect id="_x0000_s1163" style="position:absolute;left:0;text-align:left;margin-left:421pt;margin-top:102pt;width:328pt;height:484pt;z-index:251651584;mso-position-horizontal-relative:page;mso-position-vertical-relative:page" arcsize="10923f" strokeweight="2pt">
            <v:textbox>
              <w:txbxContent>
                <w:p w:rsidR="007E4DBF" w:rsidRDefault="00C90677" w:rsidP="00C90677">
                  <w:pPr>
                    <w:numPr>
                      <w:ilvl w:val="0"/>
                      <w:numId w:val="47"/>
                    </w:numPr>
                    <w:bidi/>
                    <w:rPr>
                      <w:rFonts w:hint="cs"/>
                    </w:rPr>
                  </w:pPr>
                  <w:r>
                    <w:rPr>
                      <w:rFonts w:hint="cs"/>
                      <w:rtl/>
                    </w:rPr>
                    <w:t xml:space="preserve">بالاستفادة من التطور التقني في مجال الرسم بالحاسب </w:t>
                  </w:r>
                  <w:r w:rsidR="00737E4C">
                    <w:rPr>
                      <w:rFonts w:hint="cs"/>
                      <w:rtl/>
                    </w:rPr>
                    <w:t>أمكن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  <w:r w:rsidR="00737E4C">
                    <w:rPr>
                      <w:rFonts w:hint="cs"/>
                      <w:rtl/>
                    </w:rPr>
                    <w:t>إنتاج</w:t>
                  </w:r>
                  <w:r>
                    <w:rPr>
                      <w:rFonts w:hint="cs"/>
                      <w:rtl/>
                    </w:rPr>
                    <w:t xml:space="preserve"> برامج </w:t>
                  </w:r>
                  <w:r w:rsidR="00737E4C">
                    <w:rPr>
                      <w:rFonts w:hint="cs"/>
                      <w:rtl/>
                    </w:rPr>
                    <w:t>للألعاب</w:t>
                  </w:r>
                  <w:r>
                    <w:rPr>
                      <w:rFonts w:hint="cs"/>
                      <w:rtl/>
                    </w:rPr>
                    <w:t xml:space="preserve"> ذات </w:t>
                  </w:r>
                  <w:r w:rsidR="00737E4C">
                    <w:rPr>
                      <w:rFonts w:hint="cs"/>
                      <w:rtl/>
                    </w:rPr>
                    <w:t>إمكانات</w:t>
                  </w:r>
                  <w:r>
                    <w:rPr>
                      <w:rFonts w:hint="cs"/>
                      <w:rtl/>
                    </w:rPr>
                    <w:t xml:space="preserve"> عالية تجمع المتعة </w:t>
                  </w:r>
                  <w:r w:rsidR="00737E4C">
                    <w:rPr>
                      <w:rFonts w:hint="cs"/>
                      <w:rtl/>
                    </w:rPr>
                    <w:t>والإثارة</w:t>
                  </w:r>
                  <w:r>
                    <w:rPr>
                      <w:rFonts w:hint="cs"/>
                      <w:rtl/>
                    </w:rPr>
                    <w:t xml:space="preserve">  وتحقيق </w:t>
                  </w:r>
                  <w:r w:rsidR="00737E4C">
                    <w:rPr>
                      <w:rFonts w:hint="cs"/>
                      <w:rtl/>
                    </w:rPr>
                    <w:t>أهداف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  <w:r w:rsidR="00737E4C">
                    <w:rPr>
                      <w:rFonts w:hint="cs"/>
                      <w:rtl/>
                    </w:rPr>
                    <w:t>الألعاب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  <w:r w:rsidR="00737E4C">
                    <w:rPr>
                      <w:rFonts w:hint="cs"/>
                      <w:rtl/>
                    </w:rPr>
                    <w:t>بأنواعها</w:t>
                  </w:r>
                  <w:r>
                    <w:rPr>
                      <w:rFonts w:hint="cs"/>
                      <w:rtl/>
                    </w:rPr>
                    <w:t xml:space="preserve"> .</w:t>
                  </w:r>
                </w:p>
                <w:p w:rsidR="00C90677" w:rsidRDefault="00C90677" w:rsidP="00C90677">
                  <w:pPr>
                    <w:bidi/>
                    <w:ind w:left="720"/>
                    <w:rPr>
                      <w:rFonts w:hint="cs"/>
                      <w:rtl/>
                    </w:rPr>
                  </w:pPr>
                </w:p>
                <w:p w:rsidR="00C90677" w:rsidRPr="00027B33" w:rsidRDefault="00C90677" w:rsidP="00027B33">
                  <w:pPr>
                    <w:bidi/>
                    <w:ind w:left="395"/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  <w:r w:rsidRPr="00027B3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عرف المحاكاة ؟</w:t>
                  </w:r>
                </w:p>
                <w:p w:rsidR="00C90677" w:rsidRDefault="00C90677" w:rsidP="00C90677">
                  <w:pPr>
                    <w:bidi/>
                    <w:ind w:left="720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</w:t>
                  </w:r>
                </w:p>
                <w:p w:rsidR="00C90677" w:rsidRDefault="00C90677" w:rsidP="00C90677">
                  <w:pPr>
                    <w:bidi/>
                    <w:ind w:left="720"/>
                    <w:rPr>
                      <w:rFonts w:hint="cs"/>
                      <w:rtl/>
                    </w:rPr>
                  </w:pPr>
                </w:p>
                <w:p w:rsidR="00C90677" w:rsidRDefault="00737E4C" w:rsidP="00027B33">
                  <w:pPr>
                    <w:bidi/>
                    <w:ind w:left="395"/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  <w:r w:rsidRPr="00027B3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أنواع</w:t>
                  </w:r>
                  <w:r w:rsidR="00C90677" w:rsidRPr="00027B3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برامج </w:t>
                  </w:r>
                  <w:r w:rsidRPr="00027B3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الألعاب</w:t>
                  </w:r>
                  <w:r w:rsidR="00C90677" w:rsidRPr="00027B3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="00027B3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:</w:t>
                  </w:r>
                </w:p>
                <w:p w:rsidR="00027B33" w:rsidRPr="00027B33" w:rsidRDefault="00027B33" w:rsidP="00027B33">
                  <w:pPr>
                    <w:bidi/>
                    <w:ind w:left="395"/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C90677" w:rsidRDefault="00737E4C" w:rsidP="00C90677">
                  <w:pPr>
                    <w:numPr>
                      <w:ilvl w:val="0"/>
                      <w:numId w:val="48"/>
                    </w:numPr>
                    <w:bidi/>
                    <w:rPr>
                      <w:rFonts w:hint="cs"/>
                    </w:rPr>
                  </w:pPr>
                  <w:r>
                    <w:rPr>
                      <w:rFonts w:hint="cs"/>
                      <w:rtl/>
                    </w:rPr>
                    <w:t>الألعاب</w:t>
                  </w:r>
                  <w:r w:rsidR="00C90677">
                    <w:rPr>
                      <w:rFonts w:hint="cs"/>
                      <w:rtl/>
                    </w:rPr>
                    <w:t xml:space="preserve"> التعليمية :</w:t>
                  </w:r>
                </w:p>
                <w:p w:rsidR="00C90677" w:rsidRDefault="00C90677" w:rsidP="00C90677">
                  <w:pPr>
                    <w:bidi/>
                    <w:ind w:left="1080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مثل : 1-....................................</w:t>
                  </w:r>
                </w:p>
                <w:p w:rsidR="00C90677" w:rsidRDefault="00C90677" w:rsidP="00C90677">
                  <w:pPr>
                    <w:bidi/>
                    <w:ind w:left="1080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2-...................................</w:t>
                  </w:r>
                </w:p>
                <w:p w:rsidR="00C90677" w:rsidRDefault="00C90677" w:rsidP="00C90677">
                  <w:pPr>
                    <w:bidi/>
                    <w:ind w:left="1080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3-...................................</w:t>
                  </w:r>
                </w:p>
                <w:p w:rsidR="00C90677" w:rsidRDefault="00C90677" w:rsidP="00C90677">
                  <w:pPr>
                    <w:bidi/>
                    <w:ind w:left="1080"/>
                    <w:rPr>
                      <w:rFonts w:hint="cs"/>
                    </w:rPr>
                  </w:pPr>
                </w:p>
                <w:p w:rsidR="00C90677" w:rsidRDefault="00737E4C" w:rsidP="00C90677">
                  <w:pPr>
                    <w:numPr>
                      <w:ilvl w:val="0"/>
                      <w:numId w:val="48"/>
                    </w:numPr>
                    <w:bidi/>
                    <w:rPr>
                      <w:rFonts w:hint="cs"/>
                    </w:rPr>
                  </w:pPr>
                  <w:r>
                    <w:rPr>
                      <w:rFonts w:hint="cs"/>
                      <w:rtl/>
                    </w:rPr>
                    <w:t>الألعاب</w:t>
                  </w:r>
                  <w:r w:rsidR="00C90677">
                    <w:rPr>
                      <w:rFonts w:hint="cs"/>
                      <w:rtl/>
                    </w:rPr>
                    <w:t xml:space="preserve"> الترفيهية :</w:t>
                  </w:r>
                </w:p>
                <w:p w:rsidR="00C90677" w:rsidRDefault="00C90677" w:rsidP="00C90677">
                  <w:pPr>
                    <w:bidi/>
                    <w:ind w:left="1080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مثل :..............................................</w:t>
                  </w:r>
                </w:p>
                <w:p w:rsidR="00C90677" w:rsidRDefault="00C90677" w:rsidP="00C90677">
                  <w:pPr>
                    <w:bidi/>
                    <w:ind w:left="1080"/>
                    <w:rPr>
                      <w:rFonts w:hint="cs"/>
                      <w:rtl/>
                    </w:rPr>
                  </w:pPr>
                </w:p>
                <w:p w:rsidR="00C90677" w:rsidRDefault="00737E4C" w:rsidP="00027B33">
                  <w:pPr>
                    <w:bidi/>
                    <w:ind w:left="395"/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  <w:r w:rsidRPr="00027B3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للألعاب</w:t>
                  </w:r>
                  <w:r w:rsidR="00C90677" w:rsidRPr="00027B3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الترفيهية مخاطر هي :</w:t>
                  </w:r>
                </w:p>
                <w:p w:rsidR="00027B33" w:rsidRPr="00027B33" w:rsidRDefault="00027B33" w:rsidP="00027B33">
                  <w:pPr>
                    <w:bidi/>
                    <w:ind w:left="395"/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C90677" w:rsidRDefault="00C90677" w:rsidP="00027B33">
                  <w:pPr>
                    <w:numPr>
                      <w:ilvl w:val="0"/>
                      <w:numId w:val="49"/>
                    </w:numPr>
                    <w:bidi/>
                    <w:ind w:left="395"/>
                    <w:rPr>
                      <w:rFonts w:hint="cs"/>
                    </w:rPr>
                  </w:pPr>
                  <w:r>
                    <w:rPr>
                      <w:rFonts w:hint="cs"/>
                      <w:rtl/>
                    </w:rPr>
                    <w:t xml:space="preserve">مخاطر صحية </w:t>
                  </w:r>
                  <w:r w:rsidR="00027B33">
                    <w:rPr>
                      <w:rFonts w:hint="cs"/>
                      <w:rtl/>
                    </w:rPr>
                    <w:t>:</w:t>
                  </w:r>
                </w:p>
                <w:p w:rsidR="00027B33" w:rsidRDefault="00027B33" w:rsidP="00027B33">
                  <w:pPr>
                    <w:bidi/>
                    <w:ind w:left="395"/>
                    <w:rPr>
                      <w:rFonts w:hint="cs"/>
                    </w:rPr>
                  </w:pPr>
                  <w:r>
                    <w:rPr>
                      <w:rFonts w:hint="cs"/>
                      <w:rtl/>
                    </w:rPr>
                    <w:t>مثل : .............................................................</w:t>
                  </w:r>
                </w:p>
                <w:p w:rsidR="00027B33" w:rsidRDefault="00027B33" w:rsidP="00027B33">
                  <w:pPr>
                    <w:numPr>
                      <w:ilvl w:val="0"/>
                      <w:numId w:val="49"/>
                    </w:numPr>
                    <w:bidi/>
                    <w:ind w:left="395"/>
                    <w:rPr>
                      <w:rFonts w:hint="cs"/>
                    </w:rPr>
                  </w:pPr>
                  <w:r>
                    <w:rPr>
                      <w:rFonts w:hint="cs"/>
                      <w:rtl/>
                    </w:rPr>
                    <w:t>مخاطر سلوكية :</w:t>
                  </w:r>
                </w:p>
                <w:p w:rsidR="00027B33" w:rsidRDefault="00027B33" w:rsidP="00027B33">
                  <w:pPr>
                    <w:bidi/>
                    <w:ind w:left="395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مثل : ............................................................</w:t>
                  </w:r>
                </w:p>
                <w:p w:rsidR="00027B33" w:rsidRDefault="00027B33" w:rsidP="00027B33">
                  <w:pPr>
                    <w:bidi/>
                    <w:ind w:left="395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............................................................</w:t>
                  </w:r>
                </w:p>
                <w:p w:rsidR="00027B33" w:rsidRDefault="00027B33" w:rsidP="00027B33">
                  <w:pPr>
                    <w:bidi/>
                    <w:ind w:left="395"/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  <w:r w:rsidRPr="00027B3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اذكر </w:t>
                  </w:r>
                  <w:r w:rsidR="00737E4C" w:rsidRPr="00027B3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أهداف</w:t>
                  </w:r>
                  <w:r w:rsidRPr="00027B3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استخدام برامج </w:t>
                  </w:r>
                  <w:r w:rsidR="00737E4C" w:rsidRPr="00027B3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الألعاب</w:t>
                  </w:r>
                  <w:r w:rsidRPr="00027B3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؟</w:t>
                  </w:r>
                </w:p>
                <w:p w:rsidR="00027B33" w:rsidRDefault="00027B33" w:rsidP="00027B33">
                  <w:pPr>
                    <w:bidi/>
                    <w:ind w:left="395"/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27B33" w:rsidRDefault="00027B33" w:rsidP="00027B33">
                  <w:pPr>
                    <w:bidi/>
                    <w:ind w:left="1080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1-..........................................................</w:t>
                  </w:r>
                </w:p>
                <w:p w:rsidR="00027B33" w:rsidRDefault="00027B33" w:rsidP="00027B33">
                  <w:pPr>
                    <w:bidi/>
                    <w:ind w:left="1080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2-..........................................................</w:t>
                  </w:r>
                </w:p>
                <w:p w:rsidR="00027B33" w:rsidRDefault="00027B33" w:rsidP="00027B33">
                  <w:pPr>
                    <w:bidi/>
                    <w:ind w:left="1080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3-..........................................................</w:t>
                  </w:r>
                </w:p>
                <w:p w:rsidR="00027B33" w:rsidRDefault="00027B33" w:rsidP="00027B33">
                  <w:pPr>
                    <w:bidi/>
                    <w:ind w:left="1080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4-..........................................................</w:t>
                  </w:r>
                </w:p>
                <w:p w:rsidR="00027B33" w:rsidRDefault="00027B33" w:rsidP="00027B33">
                  <w:pPr>
                    <w:bidi/>
                    <w:ind w:left="395"/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27B33" w:rsidRPr="00027B33" w:rsidRDefault="00027B33" w:rsidP="00027B33">
                  <w:pPr>
                    <w:bidi/>
                    <w:ind w:left="395"/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27B33" w:rsidRDefault="00027B33" w:rsidP="00027B33">
                  <w:pPr>
                    <w:bidi/>
                    <w:ind w:left="395"/>
                  </w:pPr>
                </w:p>
              </w:txbxContent>
            </v:textbox>
            <w10:wrap anchorx="page"/>
          </v:roundrect>
        </w:pict>
      </w:r>
    </w:p>
    <w:p w:rsidR="006C4517" w:rsidRPr="001B359E" w:rsidRDefault="00027B33" w:rsidP="006C4517">
      <w:pPr>
        <w:jc w:val="right"/>
      </w:pPr>
      <w:r>
        <w:rPr>
          <w:noProof/>
        </w:rPr>
        <w:pict>
          <v:roundrect id="_x0000_s1164" style="position:absolute;left:0;text-align:left;margin-left:47.95pt;margin-top:248pt;width:349.05pt;height:129pt;z-index:251652608;mso-position-horizontal-relative:page;mso-position-vertical-relative:page" arcsize="10923f" strokeweight="2pt">
            <v:textbox>
              <w:txbxContent>
                <w:p w:rsidR="008D6E59" w:rsidRPr="009D53DA" w:rsidRDefault="008D6E59" w:rsidP="0013011E">
                  <w:pPr>
                    <w:bidi/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  <w:tbl>
                  <w:tblPr>
                    <w:tblStyle w:val="a5"/>
                    <w:bidiVisual/>
                    <w:tblW w:w="0" w:type="auto"/>
                    <w:jc w:val="center"/>
                    <w:tblLook w:val="04A0"/>
                  </w:tblPr>
                  <w:tblGrid>
                    <w:gridCol w:w="2115"/>
                    <w:gridCol w:w="2115"/>
                    <w:gridCol w:w="2116"/>
                  </w:tblGrid>
                  <w:tr w:rsidR="00027B33" w:rsidTr="00027B33">
                    <w:trPr>
                      <w:jc w:val="center"/>
                    </w:trPr>
                    <w:tc>
                      <w:tcPr>
                        <w:tcW w:w="2115" w:type="dxa"/>
                        <w:vAlign w:val="center"/>
                      </w:tcPr>
                      <w:p w:rsidR="00027B33" w:rsidRDefault="00027B33" w:rsidP="00027B33">
                        <w:pPr>
                          <w:bidi/>
                          <w:jc w:val="center"/>
                          <w:rPr>
                            <w:rFonts w:ascii="Calibri" w:hAnsi="Calibri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ascii="Calibri" w:hAnsi="Calibri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درجة الملف</w:t>
                        </w:r>
                      </w:p>
                    </w:tc>
                    <w:tc>
                      <w:tcPr>
                        <w:tcW w:w="2115" w:type="dxa"/>
                        <w:vAlign w:val="center"/>
                      </w:tcPr>
                      <w:p w:rsidR="00027B33" w:rsidRDefault="00027B33" w:rsidP="00027B33">
                        <w:pPr>
                          <w:bidi/>
                          <w:jc w:val="center"/>
                          <w:rPr>
                            <w:rFonts w:ascii="Calibri" w:hAnsi="Calibri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ascii="Calibri" w:hAnsi="Calibri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درجة الواجب</w:t>
                        </w:r>
                      </w:p>
                    </w:tc>
                    <w:tc>
                      <w:tcPr>
                        <w:tcW w:w="2116" w:type="dxa"/>
                        <w:vAlign w:val="center"/>
                      </w:tcPr>
                      <w:p w:rsidR="00027B33" w:rsidRDefault="00027B33" w:rsidP="00027B33">
                        <w:pPr>
                          <w:bidi/>
                          <w:jc w:val="center"/>
                          <w:rPr>
                            <w:rFonts w:ascii="Calibri" w:hAnsi="Calibri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ascii="Calibri" w:hAnsi="Calibri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درجة الفصل</w:t>
                        </w:r>
                      </w:p>
                    </w:tc>
                  </w:tr>
                  <w:tr w:rsidR="00027B33" w:rsidTr="00027B33">
                    <w:trPr>
                      <w:jc w:val="center"/>
                    </w:trPr>
                    <w:tc>
                      <w:tcPr>
                        <w:tcW w:w="2115" w:type="dxa"/>
                        <w:vAlign w:val="center"/>
                      </w:tcPr>
                      <w:p w:rsidR="00027B33" w:rsidRDefault="00027B33" w:rsidP="00027B33">
                        <w:pPr>
                          <w:bidi/>
                          <w:jc w:val="center"/>
                          <w:rPr>
                            <w:rFonts w:ascii="Calibri" w:hAnsi="Calibri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  <w:p w:rsidR="00027B33" w:rsidRDefault="00027B33" w:rsidP="00027B33">
                        <w:pPr>
                          <w:bidi/>
                          <w:jc w:val="center"/>
                          <w:rPr>
                            <w:rFonts w:ascii="Calibri" w:hAnsi="Calibri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2115" w:type="dxa"/>
                        <w:vAlign w:val="center"/>
                      </w:tcPr>
                      <w:p w:rsidR="00027B33" w:rsidRDefault="00027B33" w:rsidP="00027B33">
                        <w:pPr>
                          <w:bidi/>
                          <w:jc w:val="center"/>
                          <w:rPr>
                            <w:rFonts w:ascii="Calibri" w:hAnsi="Calibri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2116" w:type="dxa"/>
                        <w:vAlign w:val="center"/>
                      </w:tcPr>
                      <w:p w:rsidR="00027B33" w:rsidRDefault="00027B33" w:rsidP="00027B33">
                        <w:pPr>
                          <w:bidi/>
                          <w:jc w:val="center"/>
                          <w:rPr>
                            <w:rFonts w:ascii="Calibri" w:hAnsi="Calibri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</w:tr>
                  <w:tr w:rsidR="00027B33" w:rsidTr="00027B33">
                    <w:trPr>
                      <w:jc w:val="center"/>
                    </w:trPr>
                    <w:tc>
                      <w:tcPr>
                        <w:tcW w:w="2115" w:type="dxa"/>
                        <w:vAlign w:val="center"/>
                      </w:tcPr>
                      <w:p w:rsidR="00027B33" w:rsidRDefault="00027B33" w:rsidP="00737E4C">
                        <w:pPr>
                          <w:bidi/>
                          <w:jc w:val="center"/>
                          <w:rPr>
                            <w:rFonts w:ascii="Calibri" w:hAnsi="Calibri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ascii="Calibri" w:hAnsi="Calibri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2115" w:type="dxa"/>
                        <w:vAlign w:val="center"/>
                      </w:tcPr>
                      <w:p w:rsidR="00027B33" w:rsidRDefault="00027B33" w:rsidP="00737E4C">
                        <w:pPr>
                          <w:bidi/>
                          <w:jc w:val="center"/>
                          <w:rPr>
                            <w:rFonts w:ascii="Calibri" w:hAnsi="Calibri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ascii="Calibri" w:hAnsi="Calibri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2116" w:type="dxa"/>
                        <w:vAlign w:val="center"/>
                      </w:tcPr>
                      <w:p w:rsidR="00027B33" w:rsidRPr="00027B33" w:rsidRDefault="00027B33" w:rsidP="00027B33">
                        <w:pPr>
                          <w:bidi/>
                          <w:jc w:val="center"/>
                          <w:rPr>
                            <w:rFonts w:ascii="Calibri" w:hAnsi="Calibri" w:hint="cs"/>
                            <w:b/>
                            <w:bCs/>
                            <w:sz w:val="2"/>
                            <w:szCs w:val="2"/>
                            <w:rtl/>
                          </w:rPr>
                        </w:pPr>
                      </w:p>
                      <w:p w:rsidR="00027B33" w:rsidRDefault="00027B33" w:rsidP="00737E4C">
                        <w:pPr>
                          <w:bidi/>
                          <w:jc w:val="center"/>
                          <w:rPr>
                            <w:rFonts w:ascii="Calibri" w:hAnsi="Calibri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 w:rsidRPr="00027B33">
                          <w:rPr>
                            <w:rFonts w:ascii="Calibri" w:hAnsi="Calibri"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5</w:t>
                        </w:r>
                      </w:p>
                    </w:tc>
                  </w:tr>
                </w:tbl>
                <w:p w:rsidR="008D6E59" w:rsidRPr="008D6E59" w:rsidRDefault="008D6E59" w:rsidP="0013011E">
                  <w:pPr>
                    <w:bidi/>
                    <w:ind w:left="-117"/>
                    <w:rPr>
                      <w:rFonts w:ascii="Calibri" w:hAnsi="Calibri"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F31F43" w:rsidRDefault="00F31F43" w:rsidP="0013011E">
                  <w:pPr>
                    <w:bidi/>
                    <w:rPr>
                      <w:rFonts w:hint="cs"/>
                      <w:rtl/>
                    </w:rPr>
                  </w:pPr>
                </w:p>
              </w:txbxContent>
            </v:textbox>
            <w10:wrap anchorx="page"/>
          </v:roundrect>
        </w:pict>
      </w:r>
      <w:r w:rsidR="007E4DBF">
        <w:rPr>
          <w:noProof/>
        </w:rPr>
        <w:pict>
          <v:oval id="_x0000_s1165" style="position:absolute;left:0;text-align:left;margin-left:385.95pt;margin-top:546pt;width:32pt;height:40pt;z-index:251653632;mso-position-horizontal-relative:page;mso-position-vertical-relative:page" strokecolor="#666" strokeweight="1pt">
            <v:fill color2="#999" focusposition="1" focussize="" focus="100%" type="gradient"/>
            <v:shadow on="t" type="perspective" color="#7f7f7f" opacity=".5" offset="1pt" offset2="-3pt"/>
            <v:textbox>
              <w:txbxContent>
                <w:p w:rsidR="00FD7401" w:rsidRDefault="00C90677" w:rsidP="00FD7401">
                  <w:pPr>
                    <w:jc w:val="center"/>
                  </w:pPr>
                  <w:r>
                    <w:t>7</w:t>
                  </w:r>
                </w:p>
              </w:txbxContent>
            </v:textbox>
            <w10:wrap anchorx="page"/>
          </v:oval>
        </w:pict>
      </w:r>
    </w:p>
    <w:sectPr w:rsidR="006C4517" w:rsidRPr="001B359E" w:rsidSect="00384D9D">
      <w:headerReference w:type="default" r:id="rId8"/>
      <w:footerReference w:type="default" r:id="rId9"/>
      <w:pgSz w:w="15840" w:h="12240" w:orient="landscape"/>
      <w:pgMar w:top="720" w:right="734" w:bottom="720" w:left="720" w:header="374" w:footer="662" w:gutter="0"/>
      <w:pgNumType w:start="1"/>
      <w:cols w:space="360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46BC" w:rsidRDefault="000D46BC" w:rsidP="00DB3A47">
      <w:pPr>
        <w:pStyle w:val="BodyTextBold"/>
      </w:pPr>
      <w:r>
        <w:separator/>
      </w:r>
    </w:p>
  </w:endnote>
  <w:endnote w:type="continuationSeparator" w:id="1">
    <w:p w:rsidR="000D46BC" w:rsidRDefault="000D46BC" w:rsidP="00DB3A47">
      <w:pPr>
        <w:pStyle w:val="BodyTextBold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1CA" w:rsidRDefault="009911CA">
    <w:pPr>
      <w:tabs>
        <w:tab w:val="center" w:pos="4320"/>
        <w:tab w:val="right" w:pos="8640"/>
      </w:tabs>
      <w:rPr>
        <w:sz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46BC" w:rsidRDefault="000D46BC" w:rsidP="00DB3A47">
      <w:pPr>
        <w:pStyle w:val="BodyTextBold"/>
      </w:pPr>
      <w:r>
        <w:separator/>
      </w:r>
    </w:p>
  </w:footnote>
  <w:footnote w:type="continuationSeparator" w:id="1">
    <w:p w:rsidR="000D46BC" w:rsidRDefault="000D46BC" w:rsidP="00DB3A47">
      <w:pPr>
        <w:pStyle w:val="BodyTextBold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1CA" w:rsidRDefault="009911CA">
    <w:pPr>
      <w:tabs>
        <w:tab w:val="center" w:pos="4320"/>
        <w:tab w:val="right" w:pos="8640"/>
      </w:tabs>
      <w:rPr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6EA79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811155"/>
    <w:multiLevelType w:val="hybridMultilevel"/>
    <w:tmpl w:val="43C40C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595D1B"/>
    <w:multiLevelType w:val="hybridMultilevel"/>
    <w:tmpl w:val="346C6A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5462D0"/>
    <w:multiLevelType w:val="hybridMultilevel"/>
    <w:tmpl w:val="C640263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832A5E"/>
    <w:multiLevelType w:val="hybridMultilevel"/>
    <w:tmpl w:val="0C2EBD42"/>
    <w:lvl w:ilvl="0" w:tplc="185CDD4E">
      <w:start w:val="1"/>
      <w:numFmt w:val="decimal"/>
      <w:lvlText w:val="%1-"/>
      <w:lvlJc w:val="left"/>
      <w:pPr>
        <w:ind w:left="1440" w:hanging="360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0804DE"/>
    <w:multiLevelType w:val="hybridMultilevel"/>
    <w:tmpl w:val="416AD2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474DC0"/>
    <w:multiLevelType w:val="hybridMultilevel"/>
    <w:tmpl w:val="23A4B812"/>
    <w:lvl w:ilvl="0" w:tplc="185CDD4E">
      <w:start w:val="1"/>
      <w:numFmt w:val="decimal"/>
      <w:lvlText w:val="%1-"/>
      <w:lvlJc w:val="left"/>
      <w:pPr>
        <w:ind w:left="1440" w:hanging="360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363390"/>
    <w:multiLevelType w:val="hybridMultilevel"/>
    <w:tmpl w:val="AEA471BE"/>
    <w:lvl w:ilvl="0" w:tplc="185CDD4E">
      <w:start w:val="1"/>
      <w:numFmt w:val="decimal"/>
      <w:lvlText w:val="%1-"/>
      <w:lvlJc w:val="left"/>
      <w:pPr>
        <w:ind w:left="1440" w:hanging="360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162810"/>
    <w:multiLevelType w:val="hybridMultilevel"/>
    <w:tmpl w:val="2EC8F6A4"/>
    <w:lvl w:ilvl="0" w:tplc="185CDD4E">
      <w:start w:val="1"/>
      <w:numFmt w:val="decimal"/>
      <w:lvlText w:val="%1-"/>
      <w:lvlJc w:val="left"/>
      <w:pPr>
        <w:ind w:left="1440" w:hanging="360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D246D7"/>
    <w:multiLevelType w:val="hybridMultilevel"/>
    <w:tmpl w:val="B8BA63C6"/>
    <w:lvl w:ilvl="0" w:tplc="04090001">
      <w:start w:val="1"/>
      <w:numFmt w:val="bullet"/>
      <w:lvlText w:val=""/>
      <w:lvlJc w:val="left"/>
      <w:pPr>
        <w:ind w:left="16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1" w:hanging="360"/>
      </w:pPr>
      <w:rPr>
        <w:rFonts w:ascii="Wingdings" w:hAnsi="Wingdings" w:hint="default"/>
      </w:rPr>
    </w:lvl>
  </w:abstractNum>
  <w:abstractNum w:abstractNumId="10">
    <w:nsid w:val="1E612C63"/>
    <w:multiLevelType w:val="hybridMultilevel"/>
    <w:tmpl w:val="0F0EDBA6"/>
    <w:lvl w:ilvl="0" w:tplc="185CDD4E">
      <w:start w:val="1"/>
      <w:numFmt w:val="decimal"/>
      <w:lvlText w:val="%1-"/>
      <w:lvlJc w:val="left"/>
      <w:pPr>
        <w:ind w:left="1440" w:hanging="360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53386B"/>
    <w:multiLevelType w:val="hybridMultilevel"/>
    <w:tmpl w:val="CF4C5594"/>
    <w:lvl w:ilvl="0" w:tplc="185CDD4E">
      <w:start w:val="1"/>
      <w:numFmt w:val="decimal"/>
      <w:lvlText w:val="%1-"/>
      <w:lvlJc w:val="left"/>
      <w:pPr>
        <w:ind w:left="7640" w:hanging="360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7640" w:hanging="360"/>
      </w:pPr>
    </w:lvl>
    <w:lvl w:ilvl="2" w:tplc="0409001B" w:tentative="1">
      <w:start w:val="1"/>
      <w:numFmt w:val="lowerRoman"/>
      <w:lvlText w:val="%3."/>
      <w:lvlJc w:val="right"/>
      <w:pPr>
        <w:ind w:left="8360" w:hanging="180"/>
      </w:pPr>
    </w:lvl>
    <w:lvl w:ilvl="3" w:tplc="0409000F" w:tentative="1">
      <w:start w:val="1"/>
      <w:numFmt w:val="decimal"/>
      <w:lvlText w:val="%4."/>
      <w:lvlJc w:val="left"/>
      <w:pPr>
        <w:ind w:left="9080" w:hanging="360"/>
      </w:pPr>
    </w:lvl>
    <w:lvl w:ilvl="4" w:tplc="04090019" w:tentative="1">
      <w:start w:val="1"/>
      <w:numFmt w:val="lowerLetter"/>
      <w:lvlText w:val="%5."/>
      <w:lvlJc w:val="left"/>
      <w:pPr>
        <w:ind w:left="9800" w:hanging="360"/>
      </w:pPr>
    </w:lvl>
    <w:lvl w:ilvl="5" w:tplc="0409001B" w:tentative="1">
      <w:start w:val="1"/>
      <w:numFmt w:val="lowerRoman"/>
      <w:lvlText w:val="%6."/>
      <w:lvlJc w:val="right"/>
      <w:pPr>
        <w:ind w:left="10520" w:hanging="180"/>
      </w:pPr>
    </w:lvl>
    <w:lvl w:ilvl="6" w:tplc="0409000F" w:tentative="1">
      <w:start w:val="1"/>
      <w:numFmt w:val="decimal"/>
      <w:lvlText w:val="%7."/>
      <w:lvlJc w:val="left"/>
      <w:pPr>
        <w:ind w:left="11240" w:hanging="360"/>
      </w:pPr>
    </w:lvl>
    <w:lvl w:ilvl="7" w:tplc="04090019" w:tentative="1">
      <w:start w:val="1"/>
      <w:numFmt w:val="lowerLetter"/>
      <w:lvlText w:val="%8."/>
      <w:lvlJc w:val="left"/>
      <w:pPr>
        <w:ind w:left="11960" w:hanging="360"/>
      </w:pPr>
    </w:lvl>
    <w:lvl w:ilvl="8" w:tplc="0409001B" w:tentative="1">
      <w:start w:val="1"/>
      <w:numFmt w:val="lowerRoman"/>
      <w:lvlText w:val="%9."/>
      <w:lvlJc w:val="right"/>
      <w:pPr>
        <w:ind w:left="12680" w:hanging="180"/>
      </w:pPr>
    </w:lvl>
  </w:abstractNum>
  <w:abstractNum w:abstractNumId="12">
    <w:nsid w:val="22C9232B"/>
    <w:multiLevelType w:val="hybridMultilevel"/>
    <w:tmpl w:val="A8880A7A"/>
    <w:lvl w:ilvl="0" w:tplc="BDCE06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755790"/>
    <w:multiLevelType w:val="hybridMultilevel"/>
    <w:tmpl w:val="E17E5D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FA2836"/>
    <w:multiLevelType w:val="hybridMultilevel"/>
    <w:tmpl w:val="070CA582"/>
    <w:lvl w:ilvl="0" w:tplc="D01076AC">
      <w:start w:val="1"/>
      <w:numFmt w:val="bullet"/>
      <w:lvlText w:val=""/>
      <w:lvlJc w:val="left"/>
      <w:pPr>
        <w:ind w:left="4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abstractNum w:abstractNumId="15">
    <w:nsid w:val="33D77781"/>
    <w:multiLevelType w:val="hybridMultilevel"/>
    <w:tmpl w:val="E098D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444BBF"/>
    <w:multiLevelType w:val="hybridMultilevel"/>
    <w:tmpl w:val="32CE5674"/>
    <w:lvl w:ilvl="0" w:tplc="FFBA458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59714A8"/>
    <w:multiLevelType w:val="hybridMultilevel"/>
    <w:tmpl w:val="6D0AB748"/>
    <w:lvl w:ilvl="0" w:tplc="D5D60A54">
      <w:start w:val="1"/>
      <w:numFmt w:val="decimal"/>
      <w:lvlText w:val="%1)"/>
      <w:lvlJc w:val="left"/>
      <w:pPr>
        <w:ind w:left="891" w:hanging="360"/>
      </w:pPr>
      <w:rPr>
        <w:rFonts w:hint="default"/>
        <w:caps/>
        <w:strike w:val="0"/>
        <w:dstrike w:val="0"/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18">
    <w:nsid w:val="37347982"/>
    <w:multiLevelType w:val="hybridMultilevel"/>
    <w:tmpl w:val="AB6AB716"/>
    <w:lvl w:ilvl="0" w:tplc="382ECA76">
      <w:start w:val="1"/>
      <w:numFmt w:val="bullet"/>
      <w:lvlText w:val=""/>
      <w:lvlJc w:val="left"/>
      <w:pPr>
        <w:ind w:left="752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19">
    <w:nsid w:val="383E74B8"/>
    <w:multiLevelType w:val="hybridMultilevel"/>
    <w:tmpl w:val="FC9C8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9656DF"/>
    <w:multiLevelType w:val="hybridMultilevel"/>
    <w:tmpl w:val="02EEA860"/>
    <w:lvl w:ilvl="0" w:tplc="185CDD4E">
      <w:start w:val="1"/>
      <w:numFmt w:val="decimal"/>
      <w:lvlText w:val="%1-"/>
      <w:lvlJc w:val="left"/>
      <w:pPr>
        <w:ind w:left="1440" w:hanging="360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0A82206"/>
    <w:multiLevelType w:val="hybridMultilevel"/>
    <w:tmpl w:val="7C38E2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045E82"/>
    <w:multiLevelType w:val="hybridMultilevel"/>
    <w:tmpl w:val="C3EE36F8"/>
    <w:lvl w:ilvl="0" w:tplc="185CDD4E">
      <w:start w:val="1"/>
      <w:numFmt w:val="decimal"/>
      <w:lvlText w:val="%1-"/>
      <w:lvlJc w:val="left"/>
      <w:pPr>
        <w:ind w:left="1440" w:hanging="360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CD077D"/>
    <w:multiLevelType w:val="hybridMultilevel"/>
    <w:tmpl w:val="DFE283E4"/>
    <w:lvl w:ilvl="0" w:tplc="185CDD4E">
      <w:start w:val="1"/>
      <w:numFmt w:val="decimal"/>
      <w:lvlText w:val="%1-"/>
      <w:lvlJc w:val="left"/>
      <w:pPr>
        <w:ind w:left="1440" w:hanging="360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1964CC"/>
    <w:multiLevelType w:val="hybridMultilevel"/>
    <w:tmpl w:val="5E4E5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89090D"/>
    <w:multiLevelType w:val="hybridMultilevel"/>
    <w:tmpl w:val="E3A490D8"/>
    <w:lvl w:ilvl="0" w:tplc="BDCE06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56460B"/>
    <w:multiLevelType w:val="hybridMultilevel"/>
    <w:tmpl w:val="B5C025D4"/>
    <w:lvl w:ilvl="0" w:tplc="185CDD4E">
      <w:start w:val="1"/>
      <w:numFmt w:val="decimal"/>
      <w:lvlText w:val="%1-"/>
      <w:lvlJc w:val="left"/>
      <w:pPr>
        <w:ind w:left="1440" w:hanging="360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EA4371"/>
    <w:multiLevelType w:val="hybridMultilevel"/>
    <w:tmpl w:val="9F20051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C46024"/>
    <w:multiLevelType w:val="hybridMultilevel"/>
    <w:tmpl w:val="4504F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B541F2"/>
    <w:multiLevelType w:val="hybridMultilevel"/>
    <w:tmpl w:val="61208182"/>
    <w:lvl w:ilvl="0" w:tplc="BDCE06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A23AAD"/>
    <w:multiLevelType w:val="hybridMultilevel"/>
    <w:tmpl w:val="35A20FDA"/>
    <w:lvl w:ilvl="0" w:tplc="03AAF254">
      <w:start w:val="1"/>
      <w:numFmt w:val="bullet"/>
      <w:lvlText w:val=""/>
      <w:lvlJc w:val="left"/>
      <w:pPr>
        <w:ind w:left="85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31">
    <w:nsid w:val="5DAC4788"/>
    <w:multiLevelType w:val="hybridMultilevel"/>
    <w:tmpl w:val="CB9CCD6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5FE638C9"/>
    <w:multiLevelType w:val="hybridMultilevel"/>
    <w:tmpl w:val="92B0E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1F6C9F"/>
    <w:multiLevelType w:val="hybridMultilevel"/>
    <w:tmpl w:val="0DD29332"/>
    <w:lvl w:ilvl="0" w:tplc="6644CB3A">
      <w:start w:val="1"/>
      <w:numFmt w:val="decimal"/>
      <w:lvlText w:val="%1)"/>
      <w:lvlJc w:val="left"/>
      <w:pPr>
        <w:ind w:left="1485" w:hanging="11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60738B"/>
    <w:multiLevelType w:val="hybridMultilevel"/>
    <w:tmpl w:val="E0140A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740AC0"/>
    <w:multiLevelType w:val="hybridMultilevel"/>
    <w:tmpl w:val="71B4A068"/>
    <w:lvl w:ilvl="0" w:tplc="6E74DE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446EBD"/>
    <w:multiLevelType w:val="hybridMultilevel"/>
    <w:tmpl w:val="27A2BDB6"/>
    <w:lvl w:ilvl="0" w:tplc="EFF093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A54B0E"/>
    <w:multiLevelType w:val="hybridMultilevel"/>
    <w:tmpl w:val="1FBCD8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23342E"/>
    <w:multiLevelType w:val="hybridMultilevel"/>
    <w:tmpl w:val="BE6A91FE"/>
    <w:lvl w:ilvl="0" w:tplc="2C18F3A6">
      <w:start w:val="1"/>
      <w:numFmt w:val="bullet"/>
      <w:lvlText w:val=""/>
      <w:lvlJc w:val="left"/>
      <w:pPr>
        <w:ind w:left="79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9">
    <w:nsid w:val="70FE7E83"/>
    <w:multiLevelType w:val="hybridMultilevel"/>
    <w:tmpl w:val="681A269E"/>
    <w:lvl w:ilvl="0" w:tplc="0409000F">
      <w:start w:val="1"/>
      <w:numFmt w:val="decimal"/>
      <w:lvlText w:val="%1."/>
      <w:lvlJc w:val="left"/>
      <w:pPr>
        <w:ind w:left="3220" w:hanging="360"/>
      </w:pPr>
    </w:lvl>
    <w:lvl w:ilvl="1" w:tplc="04090019" w:tentative="1">
      <w:start w:val="1"/>
      <w:numFmt w:val="lowerLetter"/>
      <w:lvlText w:val="%2."/>
      <w:lvlJc w:val="left"/>
      <w:pPr>
        <w:ind w:left="3940" w:hanging="360"/>
      </w:pPr>
    </w:lvl>
    <w:lvl w:ilvl="2" w:tplc="0409001B" w:tentative="1">
      <w:start w:val="1"/>
      <w:numFmt w:val="lowerRoman"/>
      <w:lvlText w:val="%3."/>
      <w:lvlJc w:val="right"/>
      <w:pPr>
        <w:ind w:left="4660" w:hanging="180"/>
      </w:pPr>
    </w:lvl>
    <w:lvl w:ilvl="3" w:tplc="0409000F" w:tentative="1">
      <w:start w:val="1"/>
      <w:numFmt w:val="decimal"/>
      <w:lvlText w:val="%4."/>
      <w:lvlJc w:val="left"/>
      <w:pPr>
        <w:ind w:left="5380" w:hanging="360"/>
      </w:pPr>
    </w:lvl>
    <w:lvl w:ilvl="4" w:tplc="04090019" w:tentative="1">
      <w:start w:val="1"/>
      <w:numFmt w:val="lowerLetter"/>
      <w:lvlText w:val="%5."/>
      <w:lvlJc w:val="left"/>
      <w:pPr>
        <w:ind w:left="6100" w:hanging="360"/>
      </w:pPr>
    </w:lvl>
    <w:lvl w:ilvl="5" w:tplc="0409001B" w:tentative="1">
      <w:start w:val="1"/>
      <w:numFmt w:val="lowerRoman"/>
      <w:lvlText w:val="%6."/>
      <w:lvlJc w:val="right"/>
      <w:pPr>
        <w:ind w:left="6820" w:hanging="180"/>
      </w:pPr>
    </w:lvl>
    <w:lvl w:ilvl="6" w:tplc="0409000F" w:tentative="1">
      <w:start w:val="1"/>
      <w:numFmt w:val="decimal"/>
      <w:lvlText w:val="%7."/>
      <w:lvlJc w:val="left"/>
      <w:pPr>
        <w:ind w:left="7540" w:hanging="360"/>
      </w:pPr>
    </w:lvl>
    <w:lvl w:ilvl="7" w:tplc="04090019" w:tentative="1">
      <w:start w:val="1"/>
      <w:numFmt w:val="lowerLetter"/>
      <w:lvlText w:val="%8."/>
      <w:lvlJc w:val="left"/>
      <w:pPr>
        <w:ind w:left="8260" w:hanging="360"/>
      </w:pPr>
    </w:lvl>
    <w:lvl w:ilvl="8" w:tplc="0409001B" w:tentative="1">
      <w:start w:val="1"/>
      <w:numFmt w:val="lowerRoman"/>
      <w:lvlText w:val="%9."/>
      <w:lvlJc w:val="right"/>
      <w:pPr>
        <w:ind w:left="8980" w:hanging="180"/>
      </w:pPr>
    </w:lvl>
  </w:abstractNum>
  <w:abstractNum w:abstractNumId="40">
    <w:nsid w:val="778205B8"/>
    <w:multiLevelType w:val="hybridMultilevel"/>
    <w:tmpl w:val="F6C8EE10"/>
    <w:lvl w:ilvl="0" w:tplc="2E5E1D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8F68FA"/>
    <w:multiLevelType w:val="hybridMultilevel"/>
    <w:tmpl w:val="B372A1DE"/>
    <w:lvl w:ilvl="0" w:tplc="9B22EE12">
      <w:start w:val="1"/>
      <w:numFmt w:val="bullet"/>
      <w:lvlText w:val=""/>
      <w:lvlJc w:val="left"/>
      <w:pPr>
        <w:ind w:left="606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6" w:hanging="360"/>
      </w:pPr>
      <w:rPr>
        <w:rFonts w:ascii="Wingdings" w:hAnsi="Wingdings" w:hint="default"/>
      </w:rPr>
    </w:lvl>
  </w:abstractNum>
  <w:abstractNum w:abstractNumId="42">
    <w:nsid w:val="7B51283A"/>
    <w:multiLevelType w:val="hybridMultilevel"/>
    <w:tmpl w:val="BA2C9FBA"/>
    <w:lvl w:ilvl="0" w:tplc="BDCE06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792B2A"/>
    <w:multiLevelType w:val="hybridMultilevel"/>
    <w:tmpl w:val="675CD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EDD29AB"/>
    <w:multiLevelType w:val="hybridMultilevel"/>
    <w:tmpl w:val="119CE164"/>
    <w:lvl w:ilvl="0" w:tplc="7B060A0E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35"/>
  </w:num>
  <w:num w:numId="7">
    <w:abstractNumId w:val="40"/>
  </w:num>
  <w:num w:numId="8">
    <w:abstractNumId w:val="20"/>
  </w:num>
  <w:num w:numId="9">
    <w:abstractNumId w:val="23"/>
  </w:num>
  <w:num w:numId="10">
    <w:abstractNumId w:val="4"/>
  </w:num>
  <w:num w:numId="11">
    <w:abstractNumId w:val="28"/>
  </w:num>
  <w:num w:numId="12">
    <w:abstractNumId w:val="11"/>
  </w:num>
  <w:num w:numId="13">
    <w:abstractNumId w:val="26"/>
  </w:num>
  <w:num w:numId="14">
    <w:abstractNumId w:val="32"/>
  </w:num>
  <w:num w:numId="15">
    <w:abstractNumId w:val="22"/>
  </w:num>
  <w:num w:numId="16">
    <w:abstractNumId w:val="8"/>
  </w:num>
  <w:num w:numId="17">
    <w:abstractNumId w:val="7"/>
  </w:num>
  <w:num w:numId="18">
    <w:abstractNumId w:val="6"/>
  </w:num>
  <w:num w:numId="19">
    <w:abstractNumId w:val="10"/>
  </w:num>
  <w:num w:numId="20">
    <w:abstractNumId w:val="41"/>
  </w:num>
  <w:num w:numId="21">
    <w:abstractNumId w:val="42"/>
  </w:num>
  <w:num w:numId="22">
    <w:abstractNumId w:val="29"/>
  </w:num>
  <w:num w:numId="23">
    <w:abstractNumId w:val="12"/>
  </w:num>
  <w:num w:numId="24">
    <w:abstractNumId w:val="25"/>
  </w:num>
  <w:num w:numId="25">
    <w:abstractNumId w:val="27"/>
  </w:num>
  <w:num w:numId="26">
    <w:abstractNumId w:val="13"/>
  </w:num>
  <w:num w:numId="27">
    <w:abstractNumId w:val="21"/>
  </w:num>
  <w:num w:numId="28">
    <w:abstractNumId w:val="5"/>
  </w:num>
  <w:num w:numId="29">
    <w:abstractNumId w:val="36"/>
  </w:num>
  <w:num w:numId="30">
    <w:abstractNumId w:val="33"/>
  </w:num>
  <w:num w:numId="31">
    <w:abstractNumId w:val="18"/>
  </w:num>
  <w:num w:numId="32">
    <w:abstractNumId w:val="2"/>
  </w:num>
  <w:num w:numId="33">
    <w:abstractNumId w:val="34"/>
  </w:num>
  <w:num w:numId="34">
    <w:abstractNumId w:val="39"/>
  </w:num>
  <w:num w:numId="35">
    <w:abstractNumId w:val="37"/>
  </w:num>
  <w:num w:numId="36">
    <w:abstractNumId w:val="30"/>
  </w:num>
  <w:num w:numId="37">
    <w:abstractNumId w:val="14"/>
  </w:num>
  <w:num w:numId="38">
    <w:abstractNumId w:val="38"/>
  </w:num>
  <w:num w:numId="39">
    <w:abstractNumId w:val="15"/>
  </w:num>
  <w:num w:numId="40">
    <w:abstractNumId w:val="24"/>
  </w:num>
  <w:num w:numId="41">
    <w:abstractNumId w:val="1"/>
  </w:num>
  <w:num w:numId="42">
    <w:abstractNumId w:val="31"/>
  </w:num>
  <w:num w:numId="43">
    <w:abstractNumId w:val="43"/>
  </w:num>
  <w:num w:numId="44">
    <w:abstractNumId w:val="9"/>
  </w:num>
  <w:num w:numId="45">
    <w:abstractNumId w:val="17"/>
  </w:num>
  <w:num w:numId="46">
    <w:abstractNumId w:val="19"/>
  </w:num>
  <w:num w:numId="47">
    <w:abstractNumId w:val="3"/>
  </w:num>
  <w:num w:numId="48">
    <w:abstractNumId w:val="16"/>
  </w:num>
  <w:num w:numId="49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attachedTemplate r:id="rId1"/>
  <w:stylePaneFormatFilter w:val="3F01"/>
  <w:defaultTabStop w:val="720"/>
  <w:drawingGridHorizontalSpacing w:val="720"/>
  <w:drawingGridVerticalSpacing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05178"/>
    <w:rsid w:val="00002CE4"/>
    <w:rsid w:val="00004FCB"/>
    <w:rsid w:val="0000772F"/>
    <w:rsid w:val="000207BA"/>
    <w:rsid w:val="00024DA4"/>
    <w:rsid w:val="00027B33"/>
    <w:rsid w:val="00030AF0"/>
    <w:rsid w:val="00060150"/>
    <w:rsid w:val="00076D5E"/>
    <w:rsid w:val="000A3D52"/>
    <w:rsid w:val="000A6329"/>
    <w:rsid w:val="000B6A18"/>
    <w:rsid w:val="000C1487"/>
    <w:rsid w:val="000C22FC"/>
    <w:rsid w:val="000D46BC"/>
    <w:rsid w:val="000E620C"/>
    <w:rsid w:val="000F105D"/>
    <w:rsid w:val="0011169C"/>
    <w:rsid w:val="0013011E"/>
    <w:rsid w:val="001423B9"/>
    <w:rsid w:val="0015606E"/>
    <w:rsid w:val="001667AD"/>
    <w:rsid w:val="00186249"/>
    <w:rsid w:val="001B359E"/>
    <w:rsid w:val="001C2D4F"/>
    <w:rsid w:val="00204F0D"/>
    <w:rsid w:val="00207413"/>
    <w:rsid w:val="00223B8A"/>
    <w:rsid w:val="00232DBF"/>
    <w:rsid w:val="00233B60"/>
    <w:rsid w:val="00236D89"/>
    <w:rsid w:val="00242548"/>
    <w:rsid w:val="002727B3"/>
    <w:rsid w:val="002918FC"/>
    <w:rsid w:val="0029388E"/>
    <w:rsid w:val="002A1A15"/>
    <w:rsid w:val="002B2154"/>
    <w:rsid w:val="00316DAD"/>
    <w:rsid w:val="003567A7"/>
    <w:rsid w:val="00384D9D"/>
    <w:rsid w:val="003942D4"/>
    <w:rsid w:val="003B0769"/>
    <w:rsid w:val="003E218B"/>
    <w:rsid w:val="00411566"/>
    <w:rsid w:val="004127C1"/>
    <w:rsid w:val="00422059"/>
    <w:rsid w:val="00433089"/>
    <w:rsid w:val="0043387D"/>
    <w:rsid w:val="00435330"/>
    <w:rsid w:val="00442C39"/>
    <w:rsid w:val="0044775A"/>
    <w:rsid w:val="004545A5"/>
    <w:rsid w:val="004566A2"/>
    <w:rsid w:val="00463406"/>
    <w:rsid w:val="00464FCF"/>
    <w:rsid w:val="00471E45"/>
    <w:rsid w:val="004965C6"/>
    <w:rsid w:val="004A10BE"/>
    <w:rsid w:val="004C469C"/>
    <w:rsid w:val="004D4DAC"/>
    <w:rsid w:val="004E52CC"/>
    <w:rsid w:val="00506637"/>
    <w:rsid w:val="00532AAD"/>
    <w:rsid w:val="00546B8E"/>
    <w:rsid w:val="0057551F"/>
    <w:rsid w:val="00594BA3"/>
    <w:rsid w:val="005B00E9"/>
    <w:rsid w:val="005B5DC7"/>
    <w:rsid w:val="005E091D"/>
    <w:rsid w:val="006056C0"/>
    <w:rsid w:val="006302D6"/>
    <w:rsid w:val="0064266C"/>
    <w:rsid w:val="006712DD"/>
    <w:rsid w:val="006A274D"/>
    <w:rsid w:val="006B4A80"/>
    <w:rsid w:val="006C4517"/>
    <w:rsid w:val="006C5130"/>
    <w:rsid w:val="0072195A"/>
    <w:rsid w:val="00731643"/>
    <w:rsid w:val="007344CE"/>
    <w:rsid w:val="00737E4C"/>
    <w:rsid w:val="007435A3"/>
    <w:rsid w:val="00785CF5"/>
    <w:rsid w:val="007A2C00"/>
    <w:rsid w:val="007E4DBF"/>
    <w:rsid w:val="00800EE4"/>
    <w:rsid w:val="00884DC8"/>
    <w:rsid w:val="008A6E8A"/>
    <w:rsid w:val="008B719F"/>
    <w:rsid w:val="008D6E59"/>
    <w:rsid w:val="008D75A5"/>
    <w:rsid w:val="008E7FFD"/>
    <w:rsid w:val="009150E5"/>
    <w:rsid w:val="00920C27"/>
    <w:rsid w:val="00930078"/>
    <w:rsid w:val="00930DF1"/>
    <w:rsid w:val="009351BE"/>
    <w:rsid w:val="0093528D"/>
    <w:rsid w:val="009831BC"/>
    <w:rsid w:val="009911CA"/>
    <w:rsid w:val="009D53DA"/>
    <w:rsid w:val="009F548F"/>
    <w:rsid w:val="00A2412D"/>
    <w:rsid w:val="00A4042D"/>
    <w:rsid w:val="00A824DE"/>
    <w:rsid w:val="00AA7A6E"/>
    <w:rsid w:val="00AC7FA6"/>
    <w:rsid w:val="00AF5F6B"/>
    <w:rsid w:val="00B04D4E"/>
    <w:rsid w:val="00B05178"/>
    <w:rsid w:val="00B35CFE"/>
    <w:rsid w:val="00B41B63"/>
    <w:rsid w:val="00B67159"/>
    <w:rsid w:val="00BB4051"/>
    <w:rsid w:val="00BC430F"/>
    <w:rsid w:val="00BC640D"/>
    <w:rsid w:val="00BC7512"/>
    <w:rsid w:val="00BE351A"/>
    <w:rsid w:val="00BE6436"/>
    <w:rsid w:val="00BF4B5C"/>
    <w:rsid w:val="00C100C1"/>
    <w:rsid w:val="00C15B2E"/>
    <w:rsid w:val="00C403FD"/>
    <w:rsid w:val="00C46BA3"/>
    <w:rsid w:val="00C870B4"/>
    <w:rsid w:val="00C90677"/>
    <w:rsid w:val="00CA6E9B"/>
    <w:rsid w:val="00CB1A76"/>
    <w:rsid w:val="00CE2B6C"/>
    <w:rsid w:val="00CF5FCD"/>
    <w:rsid w:val="00D07A66"/>
    <w:rsid w:val="00D41EC4"/>
    <w:rsid w:val="00D705F9"/>
    <w:rsid w:val="00D85022"/>
    <w:rsid w:val="00DB3A47"/>
    <w:rsid w:val="00DB5320"/>
    <w:rsid w:val="00DD5771"/>
    <w:rsid w:val="00DF7C5A"/>
    <w:rsid w:val="00E05961"/>
    <w:rsid w:val="00E1700E"/>
    <w:rsid w:val="00E225C5"/>
    <w:rsid w:val="00E30580"/>
    <w:rsid w:val="00E31BC6"/>
    <w:rsid w:val="00E407D6"/>
    <w:rsid w:val="00E41092"/>
    <w:rsid w:val="00E458E7"/>
    <w:rsid w:val="00E61BFA"/>
    <w:rsid w:val="00E92A72"/>
    <w:rsid w:val="00EA79D3"/>
    <w:rsid w:val="00EC098E"/>
    <w:rsid w:val="00EC3DBA"/>
    <w:rsid w:val="00EF30E9"/>
    <w:rsid w:val="00EF5702"/>
    <w:rsid w:val="00F11F1B"/>
    <w:rsid w:val="00F31F43"/>
    <w:rsid w:val="00F44790"/>
    <w:rsid w:val="00F61DCB"/>
    <w:rsid w:val="00F702E6"/>
    <w:rsid w:val="00FB1B6C"/>
    <w:rsid w:val="00FC3CB3"/>
    <w:rsid w:val="00FC6180"/>
    <w:rsid w:val="00FD3560"/>
    <w:rsid w:val="00FD7401"/>
    <w:rsid w:val="00FF4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style="mso-position-horizontal-relative:page;mso-position-vertical-relative:page" fillcolor="white" stroke="f">
      <v:fill color="white"/>
      <v:stroke on="f"/>
      <o:colormru v:ext="edit" colors="#007a5b"/>
      <o:colormenu v:ext="edit" strokecolor="#007a5b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30E9"/>
    <w:rPr>
      <w:sz w:val="24"/>
      <w:szCs w:val="24"/>
    </w:rPr>
  </w:style>
  <w:style w:type="paragraph" w:styleId="1">
    <w:name w:val="heading 1"/>
    <w:basedOn w:val="a"/>
    <w:next w:val="a"/>
    <w:qFormat/>
    <w:rsid w:val="00384D9D"/>
    <w:pPr>
      <w:spacing w:line="1200" w:lineRule="exact"/>
      <w:outlineLvl w:val="0"/>
    </w:pPr>
    <w:rPr>
      <w:rFonts w:ascii="Garamond" w:hAnsi="Garamond"/>
      <w:i/>
      <w:color w:val="007A5B"/>
      <w:sz w:val="32"/>
      <w:szCs w:val="36"/>
    </w:rPr>
  </w:style>
  <w:style w:type="paragraph" w:styleId="2">
    <w:name w:val="heading 2"/>
    <w:basedOn w:val="a"/>
    <w:next w:val="a"/>
    <w:qFormat/>
    <w:rsid w:val="005B5DC7"/>
    <w:pPr>
      <w:spacing w:after="600"/>
      <w:outlineLvl w:val="1"/>
    </w:pPr>
    <w:rPr>
      <w:rFonts w:ascii="Garamond" w:hAnsi="Garamond"/>
      <w:b/>
      <w:color w:val="007A5B"/>
      <w:sz w:val="36"/>
    </w:rPr>
  </w:style>
  <w:style w:type="paragraph" w:styleId="3">
    <w:name w:val="heading 3"/>
    <w:basedOn w:val="a"/>
    <w:next w:val="a"/>
    <w:qFormat/>
    <w:rsid w:val="005B5DC7"/>
    <w:pPr>
      <w:outlineLvl w:val="2"/>
    </w:pPr>
    <w:rPr>
      <w:rFonts w:ascii="Garamond" w:hAnsi="Garamond"/>
      <w:b/>
      <w:color w:val="007A5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talic">
    <w:name w:val="Italic"/>
    <w:basedOn w:val="a"/>
    <w:rsid w:val="00BE6436"/>
    <w:pPr>
      <w:spacing w:before="400"/>
    </w:pPr>
    <w:rPr>
      <w:rFonts w:ascii="Garamond" w:hAnsi="Garamond"/>
      <w:i/>
      <w:color w:val="007A5B"/>
      <w:sz w:val="20"/>
    </w:rPr>
  </w:style>
  <w:style w:type="paragraph" w:styleId="a3">
    <w:name w:val="Body Text"/>
    <w:basedOn w:val="a"/>
    <w:rsid w:val="00930078"/>
    <w:rPr>
      <w:rFonts w:ascii="Garamond" w:hAnsi="Garamond"/>
      <w:color w:val="007A5B"/>
      <w:sz w:val="20"/>
    </w:rPr>
  </w:style>
  <w:style w:type="paragraph" w:customStyle="1" w:styleId="InsideText">
    <w:name w:val="Inside Text"/>
    <w:basedOn w:val="a"/>
    <w:rsid w:val="006C5130"/>
    <w:rPr>
      <w:rFonts w:ascii="Garamond" w:hAnsi="Garamond"/>
      <w:color w:val="007A5B"/>
    </w:rPr>
  </w:style>
  <w:style w:type="paragraph" w:customStyle="1" w:styleId="BodyTextBold">
    <w:name w:val="Body Text Bold"/>
    <w:basedOn w:val="a"/>
    <w:rsid w:val="00930078"/>
    <w:rPr>
      <w:rFonts w:ascii="Garamond" w:hAnsi="Garamond"/>
      <w:b/>
      <w:color w:val="007A5B"/>
      <w:sz w:val="20"/>
    </w:rPr>
  </w:style>
  <w:style w:type="paragraph" w:styleId="a4">
    <w:name w:val="Balloon Text"/>
    <w:basedOn w:val="a"/>
    <w:semiHidden/>
    <w:rsid w:val="009911CA"/>
    <w:rPr>
      <w:rFonts w:ascii="Tahoma" w:hAnsi="Tahoma" w:cs="Tahoma"/>
      <w:sz w:val="16"/>
      <w:szCs w:val="16"/>
    </w:rPr>
  </w:style>
  <w:style w:type="paragraph" w:customStyle="1" w:styleId="HighlightTextChar">
    <w:name w:val="Highlight Text Char"/>
    <w:next w:val="a3"/>
    <w:link w:val="HighlightTextCharChar"/>
    <w:rsid w:val="00060150"/>
    <w:pPr>
      <w:pBdr>
        <w:left w:val="single" w:sz="6" w:space="9" w:color="FFFFFF"/>
        <w:right w:val="single" w:sz="6" w:space="31" w:color="FFFFFF"/>
      </w:pBdr>
      <w:shd w:val="solid" w:color="E3F1FF" w:fill="99CCFF"/>
      <w:ind w:left="144" w:right="864"/>
      <w:outlineLvl w:val="0"/>
    </w:pPr>
    <w:rPr>
      <w:rFonts w:ascii="Trebuchet MS" w:hAnsi="Trebuchet MS" w:cs="Arial"/>
      <w:color w:val="000080"/>
      <w:sz w:val="22"/>
      <w:szCs w:val="22"/>
    </w:rPr>
  </w:style>
  <w:style w:type="character" w:customStyle="1" w:styleId="HighlightTextCharChar">
    <w:name w:val="Highlight Text Char Char"/>
    <w:basedOn w:val="a0"/>
    <w:link w:val="HighlightTextChar"/>
    <w:rsid w:val="00060150"/>
    <w:rPr>
      <w:rFonts w:ascii="Trebuchet MS" w:hAnsi="Trebuchet MS" w:cs="Arial"/>
      <w:color w:val="000080"/>
      <w:sz w:val="22"/>
      <w:szCs w:val="22"/>
      <w:shd w:val="solid" w:color="E3F1FF" w:fill="99CCFF"/>
      <w:lang w:val="en-US" w:eastAsia="en-US" w:bidi="ar-SA"/>
    </w:rPr>
  </w:style>
  <w:style w:type="table" w:styleId="a5">
    <w:name w:val="Table Grid"/>
    <w:basedOn w:val="a1"/>
    <w:rsid w:val="00785CF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B0769"/>
    <w:pPr>
      <w:ind w:left="720"/>
      <w:contextualSpacing/>
    </w:pPr>
  </w:style>
  <w:style w:type="paragraph" w:styleId="a7">
    <w:name w:val="Title"/>
    <w:basedOn w:val="a"/>
    <w:next w:val="a"/>
    <w:link w:val="Char"/>
    <w:qFormat/>
    <w:rsid w:val="00A2412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7"/>
    <w:rsid w:val="00A2412D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user\LOCALS~1\Temp\TCD52.tmp\Formal%20party%20invitation.dot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1377ED-BEAF-42D9-A41D-A8795F1CB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Formal party invitation</Template>
  <TotalTime>4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Manager/>
  <Company>Microsoft Corporation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userza</dc:creator>
  <cp:keywords/>
  <dc:description/>
  <cp:lastModifiedBy>KSA</cp:lastModifiedBy>
  <cp:revision>2</cp:revision>
  <cp:lastPrinted>2011-10-03T20:37:00Z</cp:lastPrinted>
  <dcterms:created xsi:type="dcterms:W3CDTF">2011-11-05T20:34:00Z</dcterms:created>
  <dcterms:modified xsi:type="dcterms:W3CDTF">2011-11-05T20:34:00Z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TC060897481033</vt:lpwstr>
  </property>
</Properties>
</file>